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6CC0B5" w:rsidR="00F25D98" w:rsidRDefault="002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29B40D" w:rsidR="00F25D98" w:rsidRDefault="002C2E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28.536 Enhance stage 3 </w:t>
            </w:r>
            <w:proofErr w:type="spellStart"/>
            <w:r>
              <w:t>OpenAPI</w:t>
            </w:r>
            <w:proofErr w:type="spellEnd"/>
            <w:r>
              <w:t xml:space="preserve"> for </w:t>
            </w:r>
            <w:proofErr w:type="spellStart"/>
            <w:r>
              <w:t>isUnique</w:t>
            </w:r>
            <w:proofErr w:type="spellEnd"/>
            <w:r>
              <w:t xml:space="preserve"> property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9E150" w:rsidR="001E41F3" w:rsidRDefault="002C2E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E576C" w14:textId="77777777" w:rsidR="003A2E70" w:rsidRDefault="003A2E70" w:rsidP="003A2E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075C90E5" w:rsidR="001E41F3" w:rsidRDefault="003A2E70" w:rsidP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52F5FAF" wp14:editId="057682C9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3159E" w:rsidR="001E41F3" w:rsidRDefault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0E833" w:rsidR="001E41F3" w:rsidRDefault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A5291" w:rsidR="001E41F3" w:rsidRDefault="002C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3F7B9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36CD7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35F07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4C574" w14:textId="77777777" w:rsidR="009C65D5" w:rsidRPr="009C65D5" w:rsidRDefault="009C65D5" w:rsidP="009C65D5">
            <w:pPr>
              <w:jc w:val="center"/>
            </w:pPr>
            <w:r w:rsidRPr="009C65D5">
              <w:t xml:space="preserve">Forge MR link: </w:t>
            </w:r>
            <w:hyperlink r:id="rId12" w:history="1">
              <w:r w:rsidRPr="009C65D5">
                <w:rPr>
                  <w:color w:val="0000FF"/>
                  <w:u w:val="single"/>
                  <w:lang w:val="en-US"/>
                </w:rPr>
                <w:t>https://forge.3gpp.org/rep/sa5/MnS/-/merge_requests/1598</w:t>
              </w:r>
            </w:hyperlink>
            <w:r w:rsidRPr="009C65D5">
              <w:t xml:space="preserve"> at commit df1eb5eb03331f6da33072d375edf22aa53dd71b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E70" w:rsidRPr="00477531" w14:paraId="2E001542" w14:textId="77777777" w:rsidTr="00DB6D93">
        <w:tc>
          <w:tcPr>
            <w:tcW w:w="9521" w:type="dxa"/>
            <w:shd w:val="clear" w:color="auto" w:fill="FFFFCC"/>
            <w:vAlign w:val="center"/>
          </w:tcPr>
          <w:p w14:paraId="7636C3BD" w14:textId="77777777" w:rsidR="003A2E70" w:rsidRPr="00477531" w:rsidRDefault="003A2E70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F81B18" w14:textId="77777777" w:rsidR="009C65D5" w:rsidRPr="009C65D5" w:rsidRDefault="009C65D5" w:rsidP="009C65D5">
      <w:pPr>
        <w:jc w:val="center"/>
      </w:pPr>
      <w:r w:rsidRPr="009C65D5">
        <w:t xml:space="preserve">Forge MR link: </w:t>
      </w:r>
      <w:hyperlink r:id="rId14" w:history="1">
        <w:r w:rsidRPr="009C65D5">
          <w:rPr>
            <w:color w:val="0000FF"/>
            <w:u w:val="single"/>
            <w:lang w:val="en-US"/>
          </w:rPr>
          <w:t>https://forge.3gpp.org/rep/sa5/MnS/-/merge_requests/1598</w:t>
        </w:r>
      </w:hyperlink>
      <w:r w:rsidRPr="009C65D5">
        <w:t xml:space="preserve"> at commit df1eb5eb03331f6da33072d375edf22aa53dd71b</w:t>
      </w:r>
    </w:p>
    <w:p w14:paraId="23343F3D" w14:textId="77777777" w:rsidR="009C65D5" w:rsidRPr="009C65D5" w:rsidRDefault="009C65D5" w:rsidP="009C65D5"/>
    <w:p w14:paraId="266AC0A2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86CC68A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3009851C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C65D5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7844490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openapi: 3.0.1</w:t>
      </w:r>
    </w:p>
    <w:p w14:paraId="6EB190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95A8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info:</w:t>
      </w:r>
    </w:p>
    <w:p w14:paraId="75119E7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title: coslaNrm</w:t>
      </w:r>
    </w:p>
    <w:p w14:paraId="3FF91D6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version: 19.0.0</w:t>
      </w:r>
    </w:p>
    <w:p w14:paraId="52E9370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description: &gt;-</w:t>
      </w:r>
    </w:p>
    <w:p w14:paraId="57F00B9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2EFA4F3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3BEC2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All rights reserved.</w:t>
      </w:r>
    </w:p>
    <w:p w14:paraId="5842600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A8D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externalDocs:</w:t>
      </w:r>
    </w:p>
    <w:p w14:paraId="63D4F0A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description: 3GPP TS 28.536; Cosla NRM</w:t>
      </w:r>
    </w:p>
    <w:p w14:paraId="7B21322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438DC2D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835E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paths: {}</w:t>
      </w:r>
    </w:p>
    <w:p w14:paraId="0EB9A9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73D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components:</w:t>
      </w:r>
    </w:p>
    <w:p w14:paraId="5C1B5E8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721A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schemas:</w:t>
      </w:r>
    </w:p>
    <w:p w14:paraId="29A3337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9A18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27B7E2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A77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ControlLoopLifeCyclePhase:</w:t>
      </w:r>
    </w:p>
    <w:p w14:paraId="794F681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7658440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33373B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PREPARATION</w:t>
      </w:r>
    </w:p>
    <w:p w14:paraId="68E61D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COMMISSIONING</w:t>
      </w:r>
    </w:p>
    <w:p w14:paraId="5F12A70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OPERATION</w:t>
      </w:r>
    </w:p>
    <w:p w14:paraId="699F8C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DECOMMISSIONING</w:t>
      </w:r>
    </w:p>
    <w:p w14:paraId="28DF7C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28E5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ObservationTime:</w:t>
      </w:r>
    </w:p>
    <w:p w14:paraId="62DACA2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integer</w:t>
      </w:r>
    </w:p>
    <w:p w14:paraId="7E8B6A9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4931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AssuranceGoalStatusObserved:</w:t>
      </w:r>
    </w:p>
    <w:p w14:paraId="0A0CE0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2B154E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6B6EA12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0E297B8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68740D5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473141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695A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AssuranceGoalStatusPredicted:</w:t>
      </w:r>
    </w:p>
    <w:p w14:paraId="4298711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6D36C95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69D69D2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6957513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55D3440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24E4CDD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9145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AssuranceTargetStatusObserved:</w:t>
      </w:r>
    </w:p>
    <w:p w14:paraId="6F4DE44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1A3C860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1EEEF14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4FABA4E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06E2503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332D2CF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2124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AssuranceTargetStatusPredicted:</w:t>
      </w:r>
    </w:p>
    <w:p w14:paraId="21235FB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651BE55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7A3A301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2553DB5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1D1366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0C412C8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5B6D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AssuranceTargetName:</w:t>
      </w:r>
    </w:p>
    <w:p w14:paraId="62535B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32DF77B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42018C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FCBA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AssuranceTarget:</w:t>
      </w:r>
    </w:p>
    <w:p w14:paraId="6BE568B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5AEE14A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7A9B60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assuranceTargetName:</w:t>
      </w:r>
    </w:p>
    <w:p w14:paraId="35CFF97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06A119A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assuranceTargetValue:</w:t>
      </w:r>
    </w:p>
    <w:p w14:paraId="6D60E41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391B45C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6651EEF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</w:t>
      </w:r>
    </w:p>
    <w:p w14:paraId="704A43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AssuranceTargetList:</w:t>
      </w:r>
    </w:p>
    <w:p w14:paraId="6BFD9C4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7B6059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3A4465A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6CFC27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2080B1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'#/components/schemas/AssuranceTarget'</w:t>
      </w:r>
    </w:p>
    <w:p w14:paraId="041410E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9C3C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AssuranceGoalStatus:</w:t>
      </w:r>
    </w:p>
    <w:p w14:paraId="0D37F91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375CAF3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79BBB1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assuranceGoalStatusId:</w:t>
      </w:r>
    </w:p>
    <w:p w14:paraId="30A745C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1C2C65E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6E4EA98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assuranceGoalId:</w:t>
      </w:r>
    </w:p>
    <w:p w14:paraId="5ACBADD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52D8D15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assuranceGoalStatusObserved:</w:t>
      </w:r>
    </w:p>
    <w:p w14:paraId="62E303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'#/components/schemas/AssuranceGoalStatusObserved'</w:t>
      </w:r>
    </w:p>
    <w:p w14:paraId="3A16384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assuranceGoalStatusPredicted:</w:t>
      </w:r>
    </w:p>
    <w:p w14:paraId="0179BCF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'#/components/schemas/AssuranceGoalStatusPredicted'</w:t>
      </w:r>
    </w:p>
    <w:p w14:paraId="3653C41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5CD0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AssuranceGoalStatusList:</w:t>
      </w:r>
    </w:p>
    <w:p w14:paraId="7BE7F08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0C02E9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66CF011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2E6A612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421D975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'#/components/schemas/AssuranceGoalStatus'</w:t>
      </w:r>
    </w:p>
    <w:p w14:paraId="0443C8B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7BB5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AssuranceTargetStatus:</w:t>
      </w:r>
    </w:p>
    <w:p w14:paraId="075BE9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6C15EF9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2095E95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assuranceTargetStatusId:</w:t>
      </w:r>
    </w:p>
    <w:p w14:paraId="3224CAB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488216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41A785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assuranceTargetName:</w:t>
      </w:r>
    </w:p>
    <w:p w14:paraId="52AEB46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134C6F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assuranceTargetStatusObserved:</w:t>
      </w:r>
    </w:p>
    <w:p w14:paraId="765D3F6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725774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assuranceTargetStatusPredicted:</w:t>
      </w:r>
    </w:p>
    <w:p w14:paraId="20153B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6999CBF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</w:t>
      </w:r>
    </w:p>
    <w:p w14:paraId="4C328A5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AssuranceTargetStatusList:</w:t>
      </w:r>
    </w:p>
    <w:p w14:paraId="49F2DE2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0540C21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2062392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733871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575C9DE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$ref: '#/components/schemas/AssuranceTargetStatus'</w:t>
      </w:r>
    </w:p>
    <w:p w14:paraId="17228D0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</w:t>
      </w:r>
    </w:p>
    <w:p w14:paraId="2389CEF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AttributeNameList:</w:t>
      </w:r>
    </w:p>
    <w:p w14:paraId="78D4B54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133AB0A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4D97739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463A7D4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type: string</w:t>
      </w:r>
    </w:p>
    <w:p w14:paraId="4CE4548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</w:t>
      </w:r>
    </w:p>
    <w:p w14:paraId="6E8B62B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ACCLDisallowedAttributes:</w:t>
      </w:r>
    </w:p>
    <w:p w14:paraId="7456A54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3B0F61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581A255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managedEntityIdentifier:</w:t>
      </w:r>
    </w:p>
    <w:p w14:paraId="7E1817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7D3E3A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attributeNameList:</w:t>
      </w:r>
    </w:p>
    <w:p w14:paraId="57690E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'#/components/schemas/AttributeNameList'</w:t>
      </w:r>
    </w:p>
    <w:p w14:paraId="745610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DE78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AssuranceScope:</w:t>
      </w:r>
    </w:p>
    <w:p w14:paraId="0A38D67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4188E0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3B14F6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taiList:</w:t>
      </w:r>
    </w:p>
    <w:p w14:paraId="2E350FB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44A9950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6554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types for name-containments ------</w:t>
      </w:r>
    </w:p>
    <w:p w14:paraId="2BC25FA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SubNetwork-ncO-CoslaNrm:</w:t>
      </w:r>
    </w:p>
    <w:p w14:paraId="5ADD7C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7E063E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509A079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AssuranceClosedControlLoop:</w:t>
      </w:r>
    </w:p>
    <w:p w14:paraId="4022864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0785F16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</w:t>
      </w:r>
    </w:p>
    <w:p w14:paraId="388B3C0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ManagedElement-ncO-CoslaNrm:</w:t>
      </w:r>
    </w:p>
    <w:p w14:paraId="508A040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59C9383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177E6E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AssuranceClosedControlLoop:</w:t>
      </w:r>
    </w:p>
    <w:p w14:paraId="68583FA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1C8FB3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4E6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35996C6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AssuranceClosedControlLoop-Single:</w:t>
      </w:r>
    </w:p>
    <w:p w14:paraId="59E035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096CD08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E87F8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314B6DB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35BDD83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4F1D30D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type: object</w:t>
      </w:r>
    </w:p>
    <w:p w14:paraId="2DE7870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properties:</w:t>
      </w:r>
    </w:p>
    <w:p w14:paraId="263469C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operationalState:</w:t>
      </w:r>
    </w:p>
    <w:p w14:paraId="43CB5E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6BF323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6996F85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5FC2BFC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4D4343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2877DCE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aCCLDisallowedList:</w:t>
      </w:r>
    </w:p>
    <w:p w14:paraId="1963081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array</w:t>
      </w:r>
    </w:p>
    <w:p w14:paraId="07399F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9C65D5">
          <w:rPr>
            <w:rFonts w:ascii="Courier New" w:hAnsi="Courier New"/>
            <w:noProof/>
            <w:sz w:val="16"/>
          </w:rPr>
          <w:t xml:space="preserve">                      uniqueItems: true</w:t>
        </w:r>
      </w:ins>
    </w:p>
    <w:p w14:paraId="48AA346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items:</w:t>
      </w:r>
    </w:p>
    <w:p w14:paraId="44A9CB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  $ref: '#/components/schemas/ACCLDisallowedAttributes'</w:t>
      </w:r>
    </w:p>
    <w:p w14:paraId="40DFBE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networkSliceRef:</w:t>
      </w:r>
    </w:p>
    <w:p w14:paraId="6293ED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00878E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40138EB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955BC1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AssuranceReport:</w:t>
      </w:r>
    </w:p>
    <w:p w14:paraId="791CD8F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$ref: '#/components/schemas/AssuranceReport-Single'</w:t>
      </w:r>
    </w:p>
    <w:p w14:paraId="62BCD1E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AssuranceGoal:</w:t>
      </w:r>
    </w:p>
    <w:p w14:paraId="00CC5D5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3B247ED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38BA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AssuranceGoal-Single:</w:t>
      </w:r>
    </w:p>
    <w:p w14:paraId="28B045E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0D7775E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AF329D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1D98C7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0928059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5F6ADC3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allOf:</w:t>
      </w:r>
    </w:p>
    <w:p w14:paraId="218E7D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- type: object</w:t>
      </w:r>
    </w:p>
    <w:p w14:paraId="727BE85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properties:</w:t>
      </w:r>
    </w:p>
    <w:p w14:paraId="168C985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observationTime:</w:t>
      </w:r>
    </w:p>
    <w:p w14:paraId="2ABDE3F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51DEDC0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6DAB26C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59FC33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assuranceScope:</w:t>
      </w:r>
    </w:p>
    <w:p w14:paraId="3B4DDC3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'#/components/schemas/AssuranceScope'</w:t>
      </w:r>
    </w:p>
    <w:p w14:paraId="350577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serviceProfileId:</w:t>
      </w:r>
    </w:p>
    <w:p w14:paraId="2DB9F3B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string</w:t>
      </w:r>
    </w:p>
    <w:p w14:paraId="51C731F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sliceProfileId:</w:t>
      </w:r>
    </w:p>
    <w:p w14:paraId="61D5521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string</w:t>
      </w:r>
    </w:p>
    <w:p w14:paraId="4FBBD3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F27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AssuranceReport-Single:</w:t>
      </w:r>
    </w:p>
    <w:p w14:paraId="217925D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3FAD6AF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AED78F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0346A9E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48EF998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2AE13E1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allOf:</w:t>
      </w:r>
    </w:p>
    <w:p w14:paraId="1E16C5E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- type: object</w:t>
      </w:r>
    </w:p>
    <w:p w14:paraId="6AB208F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properties:</w:t>
      </w:r>
    </w:p>
    <w:p w14:paraId="4B0E45A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assuranceGoalStatusList:</w:t>
      </w:r>
    </w:p>
    <w:p w14:paraId="7D93807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'#/components/schemas/AssuranceGoalStatusList'</w:t>
      </w:r>
    </w:p>
    <w:p w14:paraId="1EB4632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assuranceGoalRef:</w:t>
      </w:r>
    </w:p>
    <w:p w14:paraId="094C5D7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'TS28623_ComDefs.yaml#/components/schemas/DnRo'                      </w:t>
      </w:r>
    </w:p>
    <w:p w14:paraId="51AB05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08C7A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50E04C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lastRenderedPageBreak/>
        <w:t xml:space="preserve">                               </w:t>
      </w:r>
    </w:p>
    <w:p w14:paraId="47DA13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1426722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21F68DC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0AA8C61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07C3EA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</w:t>
      </w:r>
    </w:p>
    <w:p w14:paraId="0206EB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AssuranceGoal-Multiple:</w:t>
      </w:r>
    </w:p>
    <w:p w14:paraId="5E830C7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648216D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6DB2E5E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032AF12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1AF4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215EB97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D3C2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resources-coslaNrm:</w:t>
      </w:r>
    </w:p>
    <w:p w14:paraId="12F99A0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oneOf:</w:t>
      </w:r>
    </w:p>
    <w:p w14:paraId="0C96F40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161CA98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64A16D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'#/components/schemas/AssuranceReport-Single'</w:t>
      </w:r>
    </w:p>
    <w:p w14:paraId="1FF1A056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C65D5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13A0D3DE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E70" w:rsidRPr="00477531" w14:paraId="666F0FAF" w14:textId="77777777" w:rsidTr="00DB6D93">
        <w:tc>
          <w:tcPr>
            <w:tcW w:w="9521" w:type="dxa"/>
            <w:shd w:val="clear" w:color="auto" w:fill="FFFFCC"/>
            <w:vAlign w:val="center"/>
          </w:tcPr>
          <w:p w14:paraId="450EDE32" w14:textId="77777777" w:rsidR="003A2E70" w:rsidRPr="00477531" w:rsidRDefault="003A2E70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39E5B" w14:textId="77777777" w:rsidR="003A2E70" w:rsidRDefault="003A2E70">
      <w:pPr>
        <w:rPr>
          <w:noProof/>
        </w:rPr>
      </w:pPr>
    </w:p>
    <w:sectPr w:rsidR="003A2E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98"/>
    <w:rsid w:val="002E472E"/>
    <w:rsid w:val="00305409"/>
    <w:rsid w:val="003609EF"/>
    <w:rsid w:val="0036231A"/>
    <w:rsid w:val="00374DD4"/>
    <w:rsid w:val="003A2E70"/>
    <w:rsid w:val="003C1285"/>
    <w:rsid w:val="003E1A36"/>
    <w:rsid w:val="00410371"/>
    <w:rsid w:val="004242F1"/>
    <w:rsid w:val="00452E9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5D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C6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59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662</Words>
  <Characters>9676</Characters>
  <Application>Microsoft Office Word</Application>
  <DocSecurity>0</DocSecurity>
  <Lines>80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2025-02-05T13:46:00Z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S5-250212</vt:lpwstr>
  </property>
  <property fmtid="{D5CDD505-2E9C-101B-9397-08002B2CF9AE}" pid="10" name="Spec#">
    <vt:lpwstr>28.536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28.536 Enhance stage 3 OpenAPI for isUnique property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